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A01A9" w14:textId="77777777" w:rsidR="00253D9A" w:rsidRDefault="00253D9A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MARKES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73E98D8" w14:textId="77777777" w:rsidR="00253D9A" w:rsidRDefault="00253D9A" w:rsidP="00253D9A">
      <w:pPr>
        <w:rPr>
          <w:rFonts w:ascii="Times New Roman" w:hAnsi="Times New Roman" w:cs="Times New Roman"/>
        </w:rPr>
      </w:pPr>
    </w:p>
    <w:p w14:paraId="177A7841" w14:textId="77777777" w:rsidR="00253D9A" w:rsidRDefault="00253D9A" w:rsidP="00253D9A">
      <w:pPr>
        <w:rPr>
          <w:rFonts w:ascii="Times New Roman" w:hAnsi="Times New Roman" w:cs="Times New Roman"/>
        </w:rPr>
      </w:pPr>
    </w:p>
    <w:p w14:paraId="50640AA9" w14:textId="77777777" w:rsidR="00253D9A" w:rsidRDefault="00253D9A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Hunt(q.v.) made a plaint of debt against Henry </w:t>
      </w:r>
    </w:p>
    <w:p w14:paraId="28F9E650" w14:textId="77777777" w:rsidR="00253D9A" w:rsidRDefault="00253D9A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Wynchester</w:t>
      </w:r>
      <w:proofErr w:type="spellEnd"/>
      <w:r>
        <w:rPr>
          <w:rFonts w:ascii="Times New Roman" w:hAnsi="Times New Roman" w:cs="Times New Roman"/>
        </w:rPr>
        <w:t xml:space="preserve"> of Abingdon, Berkshire(q.v.), and Edmund Sharp of Milton(q.v.).</w:t>
      </w:r>
    </w:p>
    <w:p w14:paraId="16055AA4" w14:textId="28FFB4DE" w:rsidR="00253D9A" w:rsidRDefault="00253D9A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772CD4B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Wylkyns</w:t>
      </w:r>
      <w:proofErr w:type="spellEnd"/>
      <w:r>
        <w:rPr>
          <w:rFonts w:ascii="Times New Roman" w:hAnsi="Times New Roman" w:cs="Times New Roman"/>
        </w:rPr>
        <w:t xml:space="preserve">(q.v.) made a plaint of debt against John </w:t>
      </w:r>
    </w:p>
    <w:p w14:paraId="2A3A6F6B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Lethegore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Moulsham</w:t>
      </w:r>
      <w:proofErr w:type="spellEnd"/>
      <w:r>
        <w:rPr>
          <w:rFonts w:ascii="Times New Roman" w:hAnsi="Times New Roman" w:cs="Times New Roman"/>
        </w:rPr>
        <w:t xml:space="preserve">, Essex(q.v.), and John Hachette of </w:t>
      </w:r>
    </w:p>
    <w:p w14:paraId="1ED1260D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Chelmsford(q.v.).</w:t>
      </w:r>
    </w:p>
    <w:p w14:paraId="58AD93D1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60CA3A0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Wylkyns</w:t>
      </w:r>
      <w:proofErr w:type="spellEnd"/>
      <w:r>
        <w:rPr>
          <w:rFonts w:ascii="Times New Roman" w:hAnsi="Times New Roman" w:cs="Times New Roman"/>
        </w:rPr>
        <w:t xml:space="preserve">(q.v.) made a plaint of debt against John </w:t>
      </w:r>
    </w:p>
    <w:p w14:paraId="7DEDFDC6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Lincoln of Wandsworth, Surrey(q.v.), and John </w:t>
      </w:r>
      <w:proofErr w:type="spellStart"/>
      <w:r>
        <w:rPr>
          <w:rFonts w:ascii="Times New Roman" w:hAnsi="Times New Roman" w:cs="Times New Roman"/>
        </w:rPr>
        <w:t>Latyn</w:t>
      </w:r>
      <w:proofErr w:type="spellEnd"/>
      <w:r>
        <w:rPr>
          <w:rFonts w:ascii="Times New Roman" w:hAnsi="Times New Roman" w:cs="Times New Roman"/>
        </w:rPr>
        <w:t xml:space="preserve"> of Wandsworth(q.v.).</w:t>
      </w:r>
    </w:p>
    <w:p w14:paraId="2E2D8E2A" w14:textId="77777777" w:rsidR="002E4AD6" w:rsidRDefault="002E4AD6" w:rsidP="002E4A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74CA7EE3" w14:textId="77777777" w:rsidR="002E4AD6" w:rsidRDefault="002E4AD6" w:rsidP="00253D9A">
      <w:pPr>
        <w:rPr>
          <w:rFonts w:ascii="Times New Roman" w:hAnsi="Times New Roman" w:cs="Times New Roman"/>
        </w:rPr>
      </w:pPr>
    </w:p>
    <w:p w14:paraId="6672F54E" w14:textId="77777777" w:rsidR="00253D9A" w:rsidRDefault="00253D9A" w:rsidP="00253D9A">
      <w:pPr>
        <w:rPr>
          <w:rFonts w:ascii="Times New Roman" w:hAnsi="Times New Roman" w:cs="Times New Roman"/>
        </w:rPr>
      </w:pPr>
    </w:p>
    <w:p w14:paraId="6339A639" w14:textId="77777777" w:rsidR="00253D9A" w:rsidRDefault="00253D9A" w:rsidP="00253D9A">
      <w:pPr>
        <w:rPr>
          <w:rFonts w:ascii="Times New Roman" w:hAnsi="Times New Roman" w:cs="Times New Roman"/>
        </w:rPr>
      </w:pPr>
    </w:p>
    <w:p w14:paraId="35AAC055" w14:textId="066D6631" w:rsidR="00253D9A" w:rsidRDefault="00253D9A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February 2018</w:t>
      </w:r>
    </w:p>
    <w:p w14:paraId="2DF6208C" w14:textId="16F6AF98" w:rsidR="002E4AD6" w:rsidRDefault="002E4AD6" w:rsidP="00253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2019</w:t>
      </w:r>
      <w:bookmarkStart w:id="0" w:name="_GoBack"/>
      <w:bookmarkEnd w:id="0"/>
    </w:p>
    <w:p w14:paraId="72A15EBC" w14:textId="77777777" w:rsidR="006B2F86" w:rsidRPr="00E71FC3" w:rsidRDefault="002E4AD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2A48A" w14:textId="77777777" w:rsidR="00253D9A" w:rsidRDefault="00253D9A" w:rsidP="00E71FC3">
      <w:r>
        <w:separator/>
      </w:r>
    </w:p>
  </w:endnote>
  <w:endnote w:type="continuationSeparator" w:id="0">
    <w:p w14:paraId="06E29C2F" w14:textId="77777777" w:rsidR="00253D9A" w:rsidRDefault="00253D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910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C34AE" w14:textId="77777777" w:rsidR="00253D9A" w:rsidRDefault="00253D9A" w:rsidP="00E71FC3">
      <w:r>
        <w:separator/>
      </w:r>
    </w:p>
  </w:footnote>
  <w:footnote w:type="continuationSeparator" w:id="0">
    <w:p w14:paraId="19A412C3" w14:textId="77777777" w:rsidR="00253D9A" w:rsidRDefault="00253D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9A"/>
    <w:rsid w:val="001A7C09"/>
    <w:rsid w:val="00253D9A"/>
    <w:rsid w:val="002E4A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2745"/>
  <w15:chartTrackingRefBased/>
  <w15:docId w15:val="{876BF201-C0D5-4311-B8FF-2EFA9ECA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D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53D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2018-02-21T20:23:00Z</dcterms:created>
  <dcterms:modified xsi:type="dcterms:W3CDTF">2019-03-13T16:13:00Z</dcterms:modified>
</cp:coreProperties>
</file>